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567"/>
        <w:gridCol w:w="617"/>
        <w:gridCol w:w="9225"/>
        <w:gridCol w:w="1599"/>
        <w:gridCol w:w="1383"/>
        <w:gridCol w:w="1395"/>
      </w:tblGrid>
      <w:tr w:rsidR="00235D73" w:rsidTr="00235D73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5D73" w:rsidRDefault="00235D73" w:rsidP="0048340F"/>
        </w:tc>
        <w:tc>
          <w:tcPr>
            <w:tcW w:w="9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5D73" w:rsidRDefault="00235D73" w:rsidP="0048340F"/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5D73" w:rsidRDefault="00235D73" w:rsidP="0048340F"/>
        </w:tc>
        <w:tc>
          <w:tcPr>
            <w:tcW w:w="27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5D73" w:rsidRDefault="00235D73" w:rsidP="00B23058">
            <w:r>
              <w:t xml:space="preserve">Приложение </w:t>
            </w:r>
            <w:r w:rsidR="00B23058">
              <w:t>6</w:t>
            </w:r>
          </w:p>
        </w:tc>
      </w:tr>
      <w:tr w:rsidR="00235D73" w:rsidTr="00235D73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35D73" w:rsidRDefault="00235D73" w:rsidP="0048340F"/>
        </w:tc>
        <w:tc>
          <w:tcPr>
            <w:tcW w:w="9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5D73" w:rsidRDefault="00235D73" w:rsidP="0048340F"/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5D73" w:rsidRDefault="00235D73" w:rsidP="0048340F"/>
        </w:tc>
        <w:tc>
          <w:tcPr>
            <w:tcW w:w="27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5D73" w:rsidRDefault="00235D73" w:rsidP="0048340F">
            <w:r>
              <w:t>к решению Саратовской</w:t>
            </w:r>
            <w:r>
              <w:br/>
              <w:t>городской Думы</w:t>
            </w:r>
          </w:p>
        </w:tc>
      </w:tr>
      <w:tr w:rsidR="00235D73" w:rsidTr="00235D73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5D73" w:rsidRDefault="00235D73" w:rsidP="0048340F"/>
        </w:tc>
        <w:tc>
          <w:tcPr>
            <w:tcW w:w="9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5D73" w:rsidRDefault="00235D73" w:rsidP="0048340F"/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5D73" w:rsidRDefault="00235D73" w:rsidP="0048340F"/>
        </w:tc>
        <w:tc>
          <w:tcPr>
            <w:tcW w:w="27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5D73" w:rsidRDefault="00235D73" w:rsidP="0048340F">
            <w:r>
              <w:t xml:space="preserve">от                    №      </w:t>
            </w:r>
          </w:p>
        </w:tc>
      </w:tr>
      <w:tr w:rsidR="00235D73" w:rsidTr="00235D73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5D73" w:rsidRDefault="00235D73" w:rsidP="0048340F"/>
        </w:tc>
        <w:tc>
          <w:tcPr>
            <w:tcW w:w="9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5D73" w:rsidRDefault="00235D73" w:rsidP="0048340F">
            <w:r>
              <w:t xml:space="preserve">  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5D73" w:rsidRDefault="00235D73" w:rsidP="0048340F"/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5D73" w:rsidRDefault="00235D73" w:rsidP="0048340F"/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5D73" w:rsidRDefault="00235D73" w:rsidP="0048340F"/>
        </w:tc>
      </w:tr>
      <w:tr w:rsidR="00235D73" w:rsidTr="00235D73">
        <w:trPr>
          <w:cantSplit/>
        </w:trPr>
        <w:tc>
          <w:tcPr>
            <w:tcW w:w="147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5D73" w:rsidRDefault="00235D73" w:rsidP="0048340F">
            <w:pPr>
              <w:jc w:val="center"/>
            </w:pPr>
            <w:r>
              <w:t>Перечень объектов капитального строительства муниципальной собственности и объектов недвижимого имущества, приобретаемого в муниципальную собственность, на 2022 год и на плановый период 2023 и 2024 годов</w:t>
            </w:r>
          </w:p>
        </w:tc>
      </w:tr>
      <w:tr w:rsidR="00235D73" w:rsidTr="00235D73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5D73" w:rsidRDefault="00235D73" w:rsidP="0048340F"/>
        </w:tc>
        <w:tc>
          <w:tcPr>
            <w:tcW w:w="9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5D73" w:rsidRDefault="00235D73" w:rsidP="0048340F"/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5D73" w:rsidRDefault="00235D73" w:rsidP="0048340F"/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5D73" w:rsidRDefault="00235D73" w:rsidP="0048340F"/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5D73" w:rsidRDefault="00235D73" w:rsidP="0048340F"/>
        </w:tc>
      </w:tr>
      <w:tr w:rsidR="00235D73" w:rsidTr="00235D73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5D73" w:rsidRDefault="00235D73" w:rsidP="0048340F"/>
        </w:tc>
        <w:tc>
          <w:tcPr>
            <w:tcW w:w="9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5D73" w:rsidRDefault="00235D73" w:rsidP="0048340F"/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5D73" w:rsidRDefault="00235D73" w:rsidP="0048340F"/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5D73" w:rsidRDefault="00235D73" w:rsidP="0048340F"/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5D73" w:rsidRDefault="00235D73" w:rsidP="0048340F">
            <w:pPr>
              <w:jc w:val="right"/>
            </w:pPr>
            <w:r>
              <w:t>тыс. руб.</w:t>
            </w:r>
          </w:p>
        </w:tc>
      </w:tr>
      <w:tr w:rsidR="00235D73" w:rsidTr="00235D73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5D73" w:rsidRDefault="00235D73" w:rsidP="0048340F">
            <w:pPr>
              <w:jc w:val="center"/>
            </w:pPr>
            <w:r>
              <w:t>№ п/п</w:t>
            </w:r>
          </w:p>
        </w:tc>
        <w:tc>
          <w:tcPr>
            <w:tcW w:w="984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5D73" w:rsidRDefault="00235D73" w:rsidP="0048340F">
            <w:pPr>
              <w:jc w:val="center"/>
            </w:pPr>
            <w:r>
              <w:t>Наименование объектов</w:t>
            </w:r>
          </w:p>
        </w:tc>
        <w:tc>
          <w:tcPr>
            <w:tcW w:w="159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5D73" w:rsidRDefault="00235D73" w:rsidP="0048340F">
            <w:pPr>
              <w:jc w:val="center"/>
            </w:pPr>
            <w:r>
              <w:t>2022 год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5D73" w:rsidRDefault="00235D73" w:rsidP="0048340F">
            <w:pPr>
              <w:jc w:val="center"/>
            </w:pPr>
            <w:r>
              <w:t>2023 год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5D73" w:rsidRDefault="00235D73" w:rsidP="0048340F">
            <w:pPr>
              <w:jc w:val="center"/>
            </w:pPr>
            <w:r>
              <w:t>2024 год</w:t>
            </w:r>
          </w:p>
        </w:tc>
      </w:tr>
    </w:tbl>
    <w:p w:rsidR="00235D73" w:rsidRPr="00235D73" w:rsidRDefault="00235D73">
      <w:pPr>
        <w:rPr>
          <w:sz w:val="2"/>
        </w:rPr>
      </w:pPr>
    </w:p>
    <w:tbl>
      <w:tblPr>
        <w:tblW w:w="0" w:type="auto"/>
        <w:tblLayout w:type="fixed"/>
        <w:tblLook w:val="04A0"/>
      </w:tblPr>
      <w:tblGrid>
        <w:gridCol w:w="567"/>
        <w:gridCol w:w="617"/>
        <w:gridCol w:w="9225"/>
        <w:gridCol w:w="1599"/>
        <w:gridCol w:w="1383"/>
        <w:gridCol w:w="1395"/>
      </w:tblGrid>
      <w:tr w:rsidR="00235D73" w:rsidTr="00235D73">
        <w:trPr>
          <w:cantSplit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5D73" w:rsidRDefault="00235D73" w:rsidP="0048340F">
            <w:pPr>
              <w:jc w:val="center"/>
            </w:pPr>
            <w:r>
              <w:t>1</w:t>
            </w:r>
          </w:p>
        </w:tc>
        <w:tc>
          <w:tcPr>
            <w:tcW w:w="9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5D73" w:rsidRDefault="00235D73" w:rsidP="0048340F">
            <w:pPr>
              <w:jc w:val="center"/>
            </w:pPr>
            <w:r>
              <w:t>2</w:t>
            </w:r>
          </w:p>
        </w:tc>
        <w:tc>
          <w:tcPr>
            <w:tcW w:w="1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5D73" w:rsidRDefault="00235D73" w:rsidP="0048340F">
            <w:pPr>
              <w:jc w:val="center"/>
            </w:pPr>
            <w:r>
              <w:t>3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5D73" w:rsidRDefault="00235D73" w:rsidP="0048340F">
            <w:pPr>
              <w:jc w:val="center"/>
            </w:pPr>
            <w:r>
              <w:t>4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5D73" w:rsidRDefault="00235D73" w:rsidP="0048340F">
            <w:pPr>
              <w:jc w:val="center"/>
            </w:pPr>
            <w:r>
              <w:t>5</w:t>
            </w:r>
          </w:p>
        </w:tc>
      </w:tr>
      <w:tr w:rsidR="00235D73" w:rsidTr="00235D73">
        <w:trPr>
          <w:cantSplit/>
        </w:trPr>
        <w:tc>
          <w:tcPr>
            <w:tcW w:w="147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5D73" w:rsidRDefault="00235D73" w:rsidP="0048340F">
            <w:pPr>
              <w:jc w:val="center"/>
            </w:pPr>
            <w:r>
              <w:t>Раздел I. Перечень объектов капитального строительства муниципальной собственности</w:t>
            </w:r>
          </w:p>
        </w:tc>
      </w:tr>
      <w:tr w:rsidR="00235D73" w:rsidTr="00235D73">
        <w:trPr>
          <w:cantSplit/>
        </w:trPr>
        <w:tc>
          <w:tcPr>
            <w:tcW w:w="10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5D73" w:rsidRDefault="00235D73" w:rsidP="0048340F">
            <w:pPr>
              <w:jc w:val="center"/>
            </w:pPr>
            <w:r>
              <w:t>КОМИТЕТ ПО ЖИЛИЩНО-КОММУНАЛЬНОМУ ХОЗЯЙСТВУ АДМИНИСТРАЦИИ МУНИЦИПАЛЬНОГО ОБРАЗОВАНИЯ «ГОРОД САРАТОВ»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5D73" w:rsidRDefault="00235D73" w:rsidP="0048340F">
            <w:pPr>
              <w:jc w:val="right"/>
            </w:pPr>
            <w:r>
              <w:t>78,4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5D73" w:rsidRDefault="00235D73" w:rsidP="0048340F">
            <w:pPr>
              <w:jc w:val="right"/>
            </w:pPr>
            <w:r>
              <w:t>0,0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D73" w:rsidRDefault="00235D73" w:rsidP="0048340F">
            <w:pPr>
              <w:jc w:val="right"/>
            </w:pPr>
            <w:r>
              <w:t>0,0</w:t>
            </w:r>
          </w:p>
        </w:tc>
      </w:tr>
      <w:tr w:rsidR="00235D73" w:rsidTr="00235D73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5D73" w:rsidRDefault="00235D73" w:rsidP="0048340F">
            <w:pPr>
              <w:jc w:val="center"/>
            </w:pPr>
            <w:r>
              <w:t>1</w:t>
            </w:r>
          </w:p>
        </w:tc>
        <w:tc>
          <w:tcPr>
            <w:tcW w:w="9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D73" w:rsidRDefault="00235D73" w:rsidP="0048340F">
            <w:r>
              <w:t>Строительство объектов инженерной инфраструктуры в пос. Воробъевка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D73" w:rsidRDefault="00235D73" w:rsidP="0048340F">
            <w:pPr>
              <w:jc w:val="right"/>
            </w:pPr>
            <w:r>
              <w:t>60,0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D73" w:rsidRDefault="00235D73" w:rsidP="0048340F">
            <w:pPr>
              <w:jc w:val="right"/>
            </w:pPr>
            <w:r>
              <w:t>0,0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D73" w:rsidRDefault="00235D73" w:rsidP="0048340F">
            <w:pPr>
              <w:jc w:val="right"/>
            </w:pPr>
            <w:r>
              <w:t>0,0</w:t>
            </w:r>
          </w:p>
        </w:tc>
      </w:tr>
      <w:tr w:rsidR="00235D73" w:rsidTr="00235D73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5D73" w:rsidRDefault="00235D73" w:rsidP="0048340F">
            <w:pPr>
              <w:jc w:val="center"/>
            </w:pPr>
            <w:r>
              <w:t>2</w:t>
            </w:r>
          </w:p>
        </w:tc>
        <w:tc>
          <w:tcPr>
            <w:tcW w:w="9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D73" w:rsidRDefault="00235D73" w:rsidP="0048340F">
            <w:r>
              <w:t>Строительство объектов инженерной инфраструктуры в пос. Латухино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D73" w:rsidRDefault="00235D73" w:rsidP="0048340F">
            <w:pPr>
              <w:jc w:val="right"/>
            </w:pPr>
            <w:r>
              <w:t>18,4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D73" w:rsidRDefault="00235D73" w:rsidP="0048340F">
            <w:pPr>
              <w:jc w:val="right"/>
            </w:pPr>
            <w:r>
              <w:t>0,0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D73" w:rsidRDefault="00235D73" w:rsidP="0048340F">
            <w:pPr>
              <w:jc w:val="right"/>
            </w:pPr>
            <w:r>
              <w:t>0,0</w:t>
            </w:r>
          </w:p>
        </w:tc>
      </w:tr>
      <w:tr w:rsidR="00235D73" w:rsidTr="00235D73">
        <w:trPr>
          <w:cantSplit/>
        </w:trPr>
        <w:tc>
          <w:tcPr>
            <w:tcW w:w="10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5D73" w:rsidRDefault="00235D73" w:rsidP="0048340F">
            <w:pPr>
              <w:jc w:val="center"/>
            </w:pPr>
            <w:r>
              <w:t>КОМИТЕТ ПО СТРОИТЕЛЬСТВУ И ИНЖЕНЕРНОЙ ЗАЩИТЕ АДМИНИСТРАЦИИ МУНИЦИПАЛЬНОГО ОБРАЗОВАНИЯ «ГОРОД САРАТОВ»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5D73" w:rsidRDefault="00235D73" w:rsidP="0048340F">
            <w:pPr>
              <w:jc w:val="right"/>
            </w:pPr>
            <w:r>
              <w:t>3 010,0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5D73" w:rsidRDefault="00235D73" w:rsidP="0048340F">
            <w:pPr>
              <w:jc w:val="right"/>
            </w:pPr>
            <w:r>
              <w:t>0,0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D73" w:rsidRDefault="00235D73" w:rsidP="0048340F">
            <w:pPr>
              <w:jc w:val="right"/>
            </w:pPr>
            <w:r>
              <w:t>0,0</w:t>
            </w:r>
          </w:p>
        </w:tc>
      </w:tr>
      <w:tr w:rsidR="00235D73" w:rsidTr="00235D73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5D73" w:rsidRDefault="00235D73" w:rsidP="0048340F">
            <w:pPr>
              <w:jc w:val="center"/>
            </w:pPr>
            <w:r>
              <w:t>3</w:t>
            </w:r>
          </w:p>
        </w:tc>
        <w:tc>
          <w:tcPr>
            <w:tcW w:w="9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D73" w:rsidRDefault="00235D73" w:rsidP="0048340F">
            <w:r>
              <w:t>Причальное сооружение в с. Синенькие муниципального образования «Город Саратов»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D73" w:rsidRDefault="00235D73" w:rsidP="0048340F">
            <w:pPr>
              <w:jc w:val="right"/>
            </w:pPr>
            <w:r>
              <w:t>3 010,0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D73" w:rsidRDefault="00235D73" w:rsidP="0048340F">
            <w:pPr>
              <w:jc w:val="right"/>
            </w:pPr>
            <w:r>
              <w:t>0,0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D73" w:rsidRDefault="00235D73" w:rsidP="0048340F">
            <w:pPr>
              <w:jc w:val="right"/>
            </w:pPr>
            <w:r>
              <w:t>0,0</w:t>
            </w:r>
          </w:p>
        </w:tc>
      </w:tr>
      <w:tr w:rsidR="00235D73" w:rsidTr="00235D73">
        <w:trPr>
          <w:cantSplit/>
        </w:trPr>
        <w:tc>
          <w:tcPr>
            <w:tcW w:w="10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5D73" w:rsidRDefault="00235D73" w:rsidP="0048340F">
            <w:pPr>
              <w:jc w:val="center"/>
            </w:pPr>
            <w:r>
              <w:t>Всего по разделу: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5D73" w:rsidRDefault="00235D73" w:rsidP="0048340F">
            <w:pPr>
              <w:jc w:val="right"/>
            </w:pPr>
            <w:r>
              <w:t>3 088,4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5D73" w:rsidRDefault="00235D73" w:rsidP="0048340F">
            <w:pPr>
              <w:jc w:val="right"/>
            </w:pPr>
            <w:r>
              <w:t>0,0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D73" w:rsidRDefault="00235D73" w:rsidP="0048340F">
            <w:pPr>
              <w:jc w:val="right"/>
            </w:pPr>
            <w:r>
              <w:t>0,0</w:t>
            </w:r>
          </w:p>
        </w:tc>
      </w:tr>
      <w:tr w:rsidR="00235D73" w:rsidTr="00235D73">
        <w:trPr>
          <w:cantSplit/>
        </w:trPr>
        <w:tc>
          <w:tcPr>
            <w:tcW w:w="147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5D73" w:rsidRDefault="00235D73" w:rsidP="0048340F">
            <w:pPr>
              <w:jc w:val="center"/>
            </w:pPr>
            <w:r>
              <w:t>Раздел II. Перечень объектов недвижимого имущества, приобретаемого в муниципальную собственность</w:t>
            </w:r>
          </w:p>
        </w:tc>
      </w:tr>
      <w:tr w:rsidR="00235D73" w:rsidTr="00235D73">
        <w:trPr>
          <w:cantSplit/>
        </w:trPr>
        <w:tc>
          <w:tcPr>
            <w:tcW w:w="10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5D73" w:rsidRDefault="00235D73" w:rsidP="0048340F">
            <w:pPr>
              <w:jc w:val="center"/>
            </w:pPr>
            <w:r>
              <w:t>КОМИТЕТ ПО УПРАВЛЕНИЮ ИМУЩЕСТВОМ ГОРОДА САРАТОВА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5D73" w:rsidRDefault="00235D73" w:rsidP="0048340F">
            <w:pPr>
              <w:jc w:val="right"/>
            </w:pPr>
            <w:r>
              <w:t>45 000,0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5D73" w:rsidRDefault="00235D73" w:rsidP="0048340F">
            <w:pPr>
              <w:jc w:val="right"/>
            </w:pPr>
            <w:r>
              <w:t>45 000,0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D73" w:rsidRDefault="00235D73" w:rsidP="0048340F">
            <w:pPr>
              <w:jc w:val="right"/>
            </w:pPr>
            <w:r>
              <w:t>45 000,0</w:t>
            </w:r>
          </w:p>
        </w:tc>
      </w:tr>
      <w:tr w:rsidR="00235D73" w:rsidTr="00235D73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5D73" w:rsidRDefault="00235D73" w:rsidP="0048340F">
            <w:pPr>
              <w:jc w:val="center"/>
            </w:pPr>
            <w:r>
              <w:t>1</w:t>
            </w:r>
          </w:p>
        </w:tc>
        <w:tc>
          <w:tcPr>
            <w:tcW w:w="9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D73" w:rsidRDefault="00235D73" w:rsidP="0048340F">
            <w:r>
              <w:t>Приобретение (купля-продажа, участие в долевом строительстве) жилых помещений для исполнения решений судов в рамках  ведомственной целевой программы «Приобретение жилых помещений для исполнения решений судов»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D73" w:rsidRDefault="00235D73" w:rsidP="0048340F">
            <w:pPr>
              <w:jc w:val="right"/>
            </w:pPr>
            <w:r>
              <w:t>45 000,0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D73" w:rsidRDefault="00235D73" w:rsidP="0048340F">
            <w:pPr>
              <w:jc w:val="right"/>
            </w:pPr>
            <w:r>
              <w:t>45 000,0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D73" w:rsidRDefault="00235D73" w:rsidP="0048340F">
            <w:pPr>
              <w:jc w:val="right"/>
            </w:pPr>
            <w:r>
              <w:t>45 000,0</w:t>
            </w:r>
          </w:p>
        </w:tc>
      </w:tr>
      <w:tr w:rsidR="00235D73" w:rsidTr="00235D73">
        <w:trPr>
          <w:cantSplit/>
        </w:trPr>
        <w:tc>
          <w:tcPr>
            <w:tcW w:w="10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5D73" w:rsidRDefault="00235D73" w:rsidP="0048340F">
            <w:pPr>
              <w:jc w:val="center"/>
            </w:pPr>
            <w:r>
              <w:t>УПРАВЛЕНИЕ ПО ФИЗИЧЕСКОЙ КУЛЬТУРЕ  И СПОРТУ АДМИНИСТРАЦИИ МУНИЦИПАЛЬНОГО ОБРАЗОВАНИЯ «ГОРОД САРАТОВ»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5D73" w:rsidRDefault="00235D73" w:rsidP="0048340F">
            <w:pPr>
              <w:jc w:val="right"/>
            </w:pPr>
            <w:r>
              <w:t>3 867,9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5D73" w:rsidRDefault="00235D73" w:rsidP="0048340F">
            <w:pPr>
              <w:jc w:val="right"/>
            </w:pPr>
            <w:r>
              <w:t>0,0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D73" w:rsidRDefault="00235D73" w:rsidP="0048340F">
            <w:pPr>
              <w:jc w:val="right"/>
            </w:pPr>
            <w:r>
              <w:t>0,0</w:t>
            </w:r>
          </w:p>
        </w:tc>
      </w:tr>
      <w:tr w:rsidR="00235D73" w:rsidTr="00235D73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5D73" w:rsidRDefault="00235D73" w:rsidP="0048340F">
            <w:pPr>
              <w:jc w:val="center"/>
            </w:pPr>
            <w:r>
              <w:t>2</w:t>
            </w:r>
          </w:p>
        </w:tc>
        <w:tc>
          <w:tcPr>
            <w:tcW w:w="9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D73" w:rsidRDefault="00235D73" w:rsidP="0048340F">
            <w:r>
              <w:t>Объект незавершенного строительства (нежилое здание), расположенный по адресу: г. Саратов, ул. Олимпийская, д.1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D73" w:rsidRDefault="00235D73" w:rsidP="0048340F">
            <w:pPr>
              <w:jc w:val="right"/>
            </w:pPr>
            <w:r>
              <w:t>3 867,9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D73" w:rsidRDefault="00235D73" w:rsidP="0048340F">
            <w:pPr>
              <w:jc w:val="right"/>
            </w:pPr>
            <w:r>
              <w:t>0,0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D73" w:rsidRDefault="00235D73" w:rsidP="0048340F">
            <w:pPr>
              <w:jc w:val="right"/>
            </w:pPr>
            <w:r>
              <w:t>0,0</w:t>
            </w:r>
          </w:p>
        </w:tc>
      </w:tr>
      <w:tr w:rsidR="00235D73" w:rsidTr="00235D73">
        <w:trPr>
          <w:cantSplit/>
        </w:trPr>
        <w:tc>
          <w:tcPr>
            <w:tcW w:w="10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5D73" w:rsidRDefault="00235D73" w:rsidP="0048340F">
            <w:pPr>
              <w:jc w:val="center"/>
            </w:pPr>
            <w:r>
              <w:t>Всего по разделу: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5D73" w:rsidRDefault="00235D73" w:rsidP="0048340F">
            <w:pPr>
              <w:jc w:val="right"/>
            </w:pPr>
            <w:r>
              <w:t>48 867,9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5D73" w:rsidRDefault="00235D73" w:rsidP="0048340F">
            <w:pPr>
              <w:jc w:val="right"/>
            </w:pPr>
            <w:r>
              <w:t>45 000,0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D73" w:rsidRDefault="00235D73" w:rsidP="0048340F">
            <w:pPr>
              <w:jc w:val="right"/>
            </w:pPr>
            <w:r>
              <w:t>45 000,0</w:t>
            </w:r>
          </w:p>
        </w:tc>
      </w:tr>
      <w:tr w:rsidR="00235D73" w:rsidTr="00235D73">
        <w:trPr>
          <w:cantSplit/>
        </w:trPr>
        <w:tc>
          <w:tcPr>
            <w:tcW w:w="10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5D73" w:rsidRDefault="00235D73" w:rsidP="0048340F">
            <w:pPr>
              <w:jc w:val="center"/>
            </w:pPr>
            <w:r>
              <w:t>Итого по Перечню:</w:t>
            </w:r>
          </w:p>
        </w:tc>
        <w:tc>
          <w:tcPr>
            <w:tcW w:w="1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D73" w:rsidRDefault="00235D73" w:rsidP="0048340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51 956,3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D73" w:rsidRDefault="00235D73" w:rsidP="0048340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45 000,0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D73" w:rsidRDefault="00235D73" w:rsidP="0048340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45 000,0</w:t>
            </w:r>
          </w:p>
        </w:tc>
      </w:tr>
      <w:tr w:rsidR="00235D73" w:rsidTr="00235D73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5D73" w:rsidRDefault="00235D73" w:rsidP="0048340F"/>
        </w:tc>
        <w:tc>
          <w:tcPr>
            <w:tcW w:w="9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5D73" w:rsidRDefault="00235D73" w:rsidP="0048340F">
            <w:r>
              <w:t xml:space="preserve">  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5D73" w:rsidRDefault="00235D73" w:rsidP="0048340F"/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5D73" w:rsidRDefault="00235D73" w:rsidP="0048340F"/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5D73" w:rsidRDefault="00235D73" w:rsidP="0048340F"/>
        </w:tc>
      </w:tr>
      <w:tr w:rsidR="00235D73" w:rsidTr="00235D73">
        <w:trPr>
          <w:cantSplit/>
        </w:trPr>
        <w:tc>
          <w:tcPr>
            <w:tcW w:w="104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5D73" w:rsidRDefault="00235D73" w:rsidP="0048340F">
            <w:r>
              <w:t>Председатель комитета по финансам администрации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5D73" w:rsidRDefault="00235D73" w:rsidP="0048340F"/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5D73" w:rsidRDefault="00235D73" w:rsidP="0048340F"/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5D73" w:rsidRDefault="00235D73" w:rsidP="0048340F"/>
        </w:tc>
      </w:tr>
      <w:tr w:rsidR="00235D73" w:rsidRPr="00B23058" w:rsidTr="00235D73">
        <w:trPr>
          <w:cantSplit/>
        </w:trPr>
        <w:tc>
          <w:tcPr>
            <w:tcW w:w="104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5D73" w:rsidRDefault="00235D73" w:rsidP="0048340F">
            <w:r>
              <w:t>муниципального образования «Город Саратов»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5D73" w:rsidRDefault="00235D73" w:rsidP="0048340F"/>
        </w:tc>
        <w:tc>
          <w:tcPr>
            <w:tcW w:w="27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5D73" w:rsidRDefault="00235D73" w:rsidP="0048340F">
            <w:pPr>
              <w:jc w:val="right"/>
            </w:pPr>
            <w:r>
              <w:t>А.С. Струков</w:t>
            </w:r>
          </w:p>
        </w:tc>
      </w:tr>
    </w:tbl>
    <w:p w:rsidR="00E2598B" w:rsidRPr="00B23058" w:rsidRDefault="00E2598B" w:rsidP="00B23058">
      <w:pPr>
        <w:rPr>
          <w:sz w:val="16"/>
        </w:rPr>
      </w:pPr>
    </w:p>
    <w:sectPr w:rsidR="00E2598B" w:rsidRPr="00B23058" w:rsidSect="00B23058">
      <w:headerReference w:type="even" r:id="rId7"/>
      <w:headerReference w:type="default" r:id="rId8"/>
      <w:pgSz w:w="16838" w:h="11906" w:orient="landscape"/>
      <w:pgMar w:top="1701" w:right="1134" w:bottom="39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C31A0" w:rsidRDefault="008C31A0" w:rsidP="00235D73">
      <w:r>
        <w:separator/>
      </w:r>
    </w:p>
  </w:endnote>
  <w:endnote w:type="continuationSeparator" w:id="1">
    <w:p w:rsidR="008C31A0" w:rsidRDefault="008C31A0" w:rsidP="00235D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C31A0" w:rsidRDefault="008C31A0" w:rsidP="00235D73">
      <w:r>
        <w:separator/>
      </w:r>
    </w:p>
  </w:footnote>
  <w:footnote w:type="continuationSeparator" w:id="1">
    <w:p w:rsidR="008C31A0" w:rsidRDefault="008C31A0" w:rsidP="00235D7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5D73" w:rsidRDefault="00D83796" w:rsidP="00613899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235D73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235D73" w:rsidRDefault="00235D73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5D73" w:rsidRDefault="00D83796" w:rsidP="00613899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235D73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B23058">
      <w:rPr>
        <w:rStyle w:val="a7"/>
        <w:noProof/>
      </w:rPr>
      <w:t>2</w:t>
    </w:r>
    <w:r>
      <w:rPr>
        <w:rStyle w:val="a7"/>
      </w:rPr>
      <w:fldChar w:fldCharType="end"/>
    </w:r>
  </w:p>
  <w:p w:rsidR="00235D73" w:rsidRDefault="00235D73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CA4E6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9746B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8FAA6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716CD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1A657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FC812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006CF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BD895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81607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FD0F4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attachedTemplate r:id="rId1"/>
  <w:defaultTabStop w:val="708"/>
  <w:drawingGridHorizontalSpacing w:val="120"/>
  <w:displayHorizontalDrawingGridEvery w:val="2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235D73"/>
    <w:rsid w:val="00235D73"/>
    <w:rsid w:val="002C3F39"/>
    <w:rsid w:val="00494798"/>
    <w:rsid w:val="006808C6"/>
    <w:rsid w:val="008C31A0"/>
    <w:rsid w:val="00A24CAF"/>
    <w:rsid w:val="00B23058"/>
    <w:rsid w:val="00B912FD"/>
    <w:rsid w:val="00D83796"/>
    <w:rsid w:val="00E2598B"/>
    <w:rsid w:val="00EB4356"/>
    <w:rsid w:val="00F640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640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35D7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35D73"/>
  </w:style>
  <w:style w:type="paragraph" w:styleId="a5">
    <w:name w:val="footer"/>
    <w:basedOn w:val="a"/>
    <w:link w:val="a6"/>
    <w:uiPriority w:val="99"/>
    <w:semiHidden/>
    <w:unhideWhenUsed/>
    <w:rsid w:val="00235D7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35D73"/>
  </w:style>
  <w:style w:type="character" w:styleId="a7">
    <w:name w:val="page number"/>
    <w:basedOn w:val="a0"/>
    <w:uiPriority w:val="99"/>
    <w:semiHidden/>
    <w:unhideWhenUsed/>
    <w:rsid w:val="00235D7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mkinYV\AppData\Local\Temp\Planning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PlanningNormal</Template>
  <TotalTime>6</TotalTime>
  <Pages>1</Pages>
  <Words>281</Words>
  <Characters>1602</Characters>
  <Application>Microsoft Office Word</Application>
  <DocSecurity>0</DocSecurity>
  <Lines>13</Lines>
  <Paragraphs>3</Paragraphs>
  <ScaleCrop>false</ScaleCrop>
  <Company/>
  <LinksUpToDate>false</LinksUpToDate>
  <CharactersWithSpaces>1880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simkinYV</dc:creator>
  <cp:lastModifiedBy>AcstVS</cp:lastModifiedBy>
  <cp:revision>2</cp:revision>
  <dcterms:created xsi:type="dcterms:W3CDTF">2021-10-25T06:59:00Z</dcterms:created>
  <dcterms:modified xsi:type="dcterms:W3CDTF">2021-10-25T07:15:00Z</dcterms:modified>
</cp:coreProperties>
</file>